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F951DF" w14:textId="77777777" w:rsidR="00913D2F" w:rsidRDefault="00913D2F" w:rsidP="00913D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Eleanor SPROT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fl.1421)</w:t>
      </w:r>
    </w:p>
    <w:p w14:paraId="6FC6B2BF" w14:textId="77777777" w:rsidR="00913D2F" w:rsidRDefault="00913D2F" w:rsidP="00913D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34C44851" w14:textId="77777777" w:rsidR="00913D2F" w:rsidRDefault="00913D2F" w:rsidP="00913D2F">
      <w:pPr>
        <w:pStyle w:val="NoSpacing"/>
        <w:rPr>
          <w:rFonts w:cs="Times New Roman"/>
          <w:szCs w:val="24"/>
        </w:rPr>
      </w:pPr>
    </w:p>
    <w:p w14:paraId="691719E0" w14:textId="77777777" w:rsidR="00913D2F" w:rsidRDefault="00913D2F" w:rsidP="00913D2F">
      <w:pPr>
        <w:pStyle w:val="NoSpacing"/>
        <w:rPr>
          <w:rFonts w:cs="Times New Roman"/>
          <w:szCs w:val="24"/>
        </w:rPr>
      </w:pPr>
    </w:p>
    <w:p w14:paraId="36488709" w14:textId="77777777" w:rsidR="00913D2F" w:rsidRDefault="00913D2F" w:rsidP="00913D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John.</w:t>
      </w:r>
    </w:p>
    <w:p w14:paraId="177123E3" w14:textId="77777777" w:rsidR="00913D2F" w:rsidRDefault="00913D2F" w:rsidP="00913D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8D78EF">
          <w:rPr>
            <w:rStyle w:val="Hyperlink"/>
            <w:rFonts w:cs="Times New Roman"/>
            <w:szCs w:val="24"/>
          </w:rPr>
          <w:t>https://waalt.uh.edu/index.php/CP40/641:_K-Z</w:t>
        </w:r>
      </w:hyperlink>
      <w:r>
        <w:rPr>
          <w:rFonts w:cs="Times New Roman"/>
          <w:szCs w:val="24"/>
        </w:rPr>
        <w:t xml:space="preserve"> )</w:t>
      </w:r>
    </w:p>
    <w:p w14:paraId="6A7A771B" w14:textId="77777777" w:rsidR="00913D2F" w:rsidRDefault="00913D2F" w:rsidP="00913D2F">
      <w:pPr>
        <w:pStyle w:val="NoSpacing"/>
        <w:rPr>
          <w:rFonts w:cs="Times New Roman"/>
          <w:szCs w:val="24"/>
        </w:rPr>
      </w:pPr>
    </w:p>
    <w:p w14:paraId="77383720" w14:textId="77777777" w:rsidR="00913D2F" w:rsidRDefault="00913D2F" w:rsidP="00913D2F">
      <w:pPr>
        <w:pStyle w:val="NoSpacing"/>
        <w:rPr>
          <w:rFonts w:cs="Times New Roman"/>
          <w:szCs w:val="24"/>
        </w:rPr>
      </w:pPr>
    </w:p>
    <w:p w14:paraId="42A7AB2E" w14:textId="77777777" w:rsidR="00913D2F" w:rsidRDefault="00913D2F" w:rsidP="00913D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1421</w:t>
      </w:r>
      <w:r>
        <w:rPr>
          <w:rFonts w:cs="Times New Roman"/>
          <w:szCs w:val="24"/>
        </w:rPr>
        <w:tab/>
        <w:t xml:space="preserve">She made a plaint of debt against John </w:t>
      </w:r>
      <w:proofErr w:type="spellStart"/>
      <w:r>
        <w:rPr>
          <w:rFonts w:cs="Times New Roman"/>
          <w:szCs w:val="24"/>
        </w:rPr>
        <w:t>Semtemas</w:t>
      </w:r>
      <w:proofErr w:type="spellEnd"/>
      <w:r>
        <w:rPr>
          <w:rFonts w:cs="Times New Roman"/>
          <w:szCs w:val="24"/>
        </w:rPr>
        <w:t xml:space="preserve"> of Ipswich(q.v.).</w:t>
      </w:r>
    </w:p>
    <w:p w14:paraId="355ED48F" w14:textId="77777777" w:rsidR="00913D2F" w:rsidRDefault="00913D2F" w:rsidP="00913D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120D4B6B" w14:textId="77777777" w:rsidR="00913D2F" w:rsidRDefault="00913D2F" w:rsidP="00913D2F">
      <w:pPr>
        <w:pStyle w:val="NoSpacing"/>
        <w:rPr>
          <w:rFonts w:cs="Times New Roman"/>
          <w:szCs w:val="24"/>
        </w:rPr>
      </w:pPr>
    </w:p>
    <w:p w14:paraId="2312F6B4" w14:textId="77777777" w:rsidR="00913D2F" w:rsidRDefault="00913D2F" w:rsidP="00913D2F">
      <w:pPr>
        <w:pStyle w:val="NoSpacing"/>
        <w:rPr>
          <w:rFonts w:cs="Times New Roman"/>
          <w:szCs w:val="24"/>
        </w:rPr>
      </w:pPr>
    </w:p>
    <w:p w14:paraId="298F1F06" w14:textId="77777777" w:rsidR="00913D2F" w:rsidRDefault="00913D2F" w:rsidP="00913D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May 2024</w:t>
      </w:r>
    </w:p>
    <w:p w14:paraId="702B415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C216D5" w14:textId="77777777" w:rsidR="00913D2F" w:rsidRDefault="00913D2F" w:rsidP="009139A6">
      <w:r>
        <w:separator/>
      </w:r>
    </w:p>
  </w:endnote>
  <w:endnote w:type="continuationSeparator" w:id="0">
    <w:p w14:paraId="528C6E53" w14:textId="77777777" w:rsidR="00913D2F" w:rsidRDefault="00913D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78AB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C8CDD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0F2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19FDC3" w14:textId="77777777" w:rsidR="00913D2F" w:rsidRDefault="00913D2F" w:rsidP="009139A6">
      <w:r>
        <w:separator/>
      </w:r>
    </w:p>
  </w:footnote>
  <w:footnote w:type="continuationSeparator" w:id="0">
    <w:p w14:paraId="0F3AA927" w14:textId="77777777" w:rsidR="00913D2F" w:rsidRDefault="00913D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0C95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0B3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C6B6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D2F"/>
    <w:rsid w:val="000666E0"/>
    <w:rsid w:val="002510B7"/>
    <w:rsid w:val="00270799"/>
    <w:rsid w:val="005C130B"/>
    <w:rsid w:val="00626889"/>
    <w:rsid w:val="00826F5C"/>
    <w:rsid w:val="009139A6"/>
    <w:rsid w:val="00913D2F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DCC80"/>
  <w15:chartTrackingRefBased/>
  <w15:docId w15:val="{DD032065-5A53-469B-83F7-559E28FB0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13D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41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2024-05-26T10:56:00Z</dcterms:created>
  <dcterms:modified xsi:type="dcterms:W3CDTF">2024-05-26T10:57:00Z</dcterms:modified>
</cp:coreProperties>
</file>